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28292" w14:textId="2EEA6404" w:rsidR="00E01024" w:rsidRDefault="00E01024" w:rsidP="00E010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JOB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69A793E9" w14:textId="77777777" w:rsidR="00E01024" w:rsidRDefault="00E01024" w:rsidP="00E01024">
      <w:pPr>
        <w:pStyle w:val="NoSpacing"/>
        <w:rPr>
          <w:rFonts w:cs="Times New Roman"/>
          <w:szCs w:val="24"/>
        </w:rPr>
      </w:pPr>
    </w:p>
    <w:p w14:paraId="6F039F2D" w14:textId="77777777" w:rsidR="00E01024" w:rsidRDefault="00E01024" w:rsidP="00E01024">
      <w:pPr>
        <w:pStyle w:val="NoSpacing"/>
        <w:rPr>
          <w:rFonts w:cs="Times New Roman"/>
          <w:szCs w:val="24"/>
        </w:rPr>
      </w:pPr>
    </w:p>
    <w:p w14:paraId="569A5185" w14:textId="4B95E529" w:rsidR="00E01024" w:rsidRDefault="00E01024" w:rsidP="00E010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Dec.1485</w:t>
      </w:r>
      <w:r>
        <w:rPr>
          <w:rFonts w:cs="Times New Roman"/>
          <w:szCs w:val="24"/>
        </w:rPr>
        <w:tab/>
        <w:t xml:space="preserve">He was appointed searcher of ships </w:t>
      </w:r>
      <w:proofErr w:type="gramStart"/>
      <w:r>
        <w:rPr>
          <w:rFonts w:cs="Times New Roman"/>
          <w:szCs w:val="24"/>
        </w:rPr>
        <w:t>inn</w:t>
      </w:r>
      <w:proofErr w:type="gramEnd"/>
      <w:r>
        <w:rPr>
          <w:rFonts w:cs="Times New Roman"/>
          <w:szCs w:val="24"/>
        </w:rPr>
        <w:t xml:space="preserve"> Bridgewater.</w:t>
      </w:r>
    </w:p>
    <w:p w14:paraId="2256BC05" w14:textId="1EF99C6C" w:rsidR="00E01024" w:rsidRDefault="00E01024" w:rsidP="00E010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p.38)</w:t>
      </w:r>
    </w:p>
    <w:p w14:paraId="4058FFC0" w14:textId="77777777" w:rsidR="00E01024" w:rsidRDefault="00E01024" w:rsidP="00E01024">
      <w:pPr>
        <w:pStyle w:val="NoSpacing"/>
        <w:rPr>
          <w:rFonts w:cs="Times New Roman"/>
          <w:szCs w:val="24"/>
        </w:rPr>
      </w:pPr>
    </w:p>
    <w:p w14:paraId="2089BD58" w14:textId="77777777" w:rsidR="00E01024" w:rsidRDefault="00E01024" w:rsidP="00E01024">
      <w:pPr>
        <w:pStyle w:val="NoSpacing"/>
        <w:rPr>
          <w:rFonts w:cs="Times New Roman"/>
          <w:szCs w:val="24"/>
        </w:rPr>
      </w:pPr>
    </w:p>
    <w:p w14:paraId="0AA0C631" w14:textId="00111529" w:rsidR="00E01024" w:rsidRDefault="00E01024" w:rsidP="00E010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2024</w:t>
      </w:r>
    </w:p>
    <w:p w14:paraId="11C8A4DF" w14:textId="77777777" w:rsidR="00E01024" w:rsidRPr="00E01024" w:rsidRDefault="00E01024" w:rsidP="00E01024">
      <w:pPr>
        <w:pStyle w:val="NoSpacing"/>
        <w:rPr>
          <w:rFonts w:cs="Times New Roman"/>
          <w:szCs w:val="24"/>
        </w:rPr>
      </w:pPr>
    </w:p>
    <w:p w14:paraId="5FC203CE" w14:textId="37547E9D" w:rsidR="00E01024" w:rsidRPr="00E01024" w:rsidRDefault="00E01024" w:rsidP="009139A6">
      <w:pPr>
        <w:pStyle w:val="NoSpacing"/>
        <w:rPr>
          <w:rFonts w:cs="Times New Roman"/>
          <w:szCs w:val="24"/>
        </w:rPr>
      </w:pPr>
    </w:p>
    <w:sectPr w:rsidR="00E01024" w:rsidRPr="00E010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FC3A1" w14:textId="77777777" w:rsidR="00D80504" w:rsidRDefault="00D80504" w:rsidP="009139A6">
      <w:r>
        <w:separator/>
      </w:r>
    </w:p>
  </w:endnote>
  <w:endnote w:type="continuationSeparator" w:id="0">
    <w:p w14:paraId="3E4BA60F" w14:textId="77777777" w:rsidR="00D80504" w:rsidRDefault="00D805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09D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521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7D4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3A471" w14:textId="77777777" w:rsidR="00D80504" w:rsidRDefault="00D80504" w:rsidP="009139A6">
      <w:r>
        <w:separator/>
      </w:r>
    </w:p>
  </w:footnote>
  <w:footnote w:type="continuationSeparator" w:id="0">
    <w:p w14:paraId="68D71AD9" w14:textId="77777777" w:rsidR="00D80504" w:rsidRDefault="00D805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9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EE3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827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04"/>
    <w:rsid w:val="000666E0"/>
    <w:rsid w:val="000A6887"/>
    <w:rsid w:val="002510B7"/>
    <w:rsid w:val="00270799"/>
    <w:rsid w:val="00451921"/>
    <w:rsid w:val="0051457D"/>
    <w:rsid w:val="005C130B"/>
    <w:rsid w:val="00826F5C"/>
    <w:rsid w:val="00876FC4"/>
    <w:rsid w:val="008938CE"/>
    <w:rsid w:val="009139A6"/>
    <w:rsid w:val="009411C2"/>
    <w:rsid w:val="009448BB"/>
    <w:rsid w:val="00947624"/>
    <w:rsid w:val="009B6FAE"/>
    <w:rsid w:val="00A3176C"/>
    <w:rsid w:val="00AE65F8"/>
    <w:rsid w:val="00B26F71"/>
    <w:rsid w:val="00B5443E"/>
    <w:rsid w:val="00BA00AB"/>
    <w:rsid w:val="00C71834"/>
    <w:rsid w:val="00CB2F86"/>
    <w:rsid w:val="00CB4ED9"/>
    <w:rsid w:val="00D80504"/>
    <w:rsid w:val="00E01024"/>
    <w:rsid w:val="00E36B0D"/>
    <w:rsid w:val="00E61DA6"/>
    <w:rsid w:val="00EB3209"/>
    <w:rsid w:val="00ED027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8319"/>
  <w15:chartTrackingRefBased/>
  <w15:docId w15:val="{BECDBAA4-48E9-4027-B8F4-559D6217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57D"/>
    <w:pPr>
      <w:spacing w:after="0" w:line="240" w:lineRule="auto"/>
    </w:pPr>
    <w:rPr>
      <w:rFonts w:asciiTheme="minorHAnsi" w:hAnsiTheme="minorHAnsi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hAnsi="Times New Roman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hAnsi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05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05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2024-08-11T13:43:00Z</dcterms:created>
  <dcterms:modified xsi:type="dcterms:W3CDTF">2024-08-11T18:43:00Z</dcterms:modified>
</cp:coreProperties>
</file>